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22569" w14:textId="4AA49D86" w:rsidR="0067581F" w:rsidRDefault="0067581F" w:rsidP="00675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BYRAM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(fl.1451)</w:t>
      </w:r>
    </w:p>
    <w:p w14:paraId="6302045C" w14:textId="77777777" w:rsidR="0067581F" w:rsidRDefault="0067581F" w:rsidP="00675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5F6E27BE" w14:textId="77777777" w:rsidR="0067581F" w:rsidRDefault="0067581F" w:rsidP="00675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F79A90" w14:textId="77777777" w:rsidR="0067581F" w:rsidRDefault="0067581F" w:rsidP="00675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F1476C" w14:textId="77777777" w:rsidR="0067581F" w:rsidRDefault="0067581F" w:rsidP="00675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about the cleaning of the city ditches.</w:t>
      </w:r>
    </w:p>
    <w:p w14:paraId="5B4DF484" w14:textId="77777777" w:rsidR="0067581F" w:rsidRDefault="0067581F" w:rsidP="00675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58AA5693" w14:textId="77777777" w:rsidR="0067581F" w:rsidRDefault="0067581F" w:rsidP="00675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C83174" w14:textId="77777777" w:rsidR="0067581F" w:rsidRDefault="0067581F" w:rsidP="00675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DDFC5" w14:textId="77777777" w:rsidR="0067581F" w:rsidRPr="00BE661A" w:rsidRDefault="0067581F" w:rsidP="00675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576095D1" w14:textId="051E5DFD" w:rsidR="00BA00AB" w:rsidRPr="0067581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sectPr w:rsidR="00BA00AB" w:rsidRPr="006758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6A61A" w14:textId="77777777" w:rsidR="0067581F" w:rsidRDefault="0067581F" w:rsidP="009139A6">
      <w:r>
        <w:separator/>
      </w:r>
    </w:p>
  </w:endnote>
  <w:endnote w:type="continuationSeparator" w:id="0">
    <w:p w14:paraId="5C9CCD26" w14:textId="77777777" w:rsidR="0067581F" w:rsidRDefault="006758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244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EC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05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04FB0" w14:textId="77777777" w:rsidR="0067581F" w:rsidRDefault="0067581F" w:rsidP="009139A6">
      <w:r>
        <w:separator/>
      </w:r>
    </w:p>
  </w:footnote>
  <w:footnote w:type="continuationSeparator" w:id="0">
    <w:p w14:paraId="0813A881" w14:textId="77777777" w:rsidR="0067581F" w:rsidRDefault="006758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0E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FE8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086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1F"/>
    <w:rsid w:val="000666E0"/>
    <w:rsid w:val="002510B7"/>
    <w:rsid w:val="005C130B"/>
    <w:rsid w:val="0067581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090FB"/>
  <w15:chartTrackingRefBased/>
  <w15:docId w15:val="{BE79623A-DDC4-4FB2-8480-85F69D844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2021-04-21T19:27:00Z</dcterms:created>
  <dcterms:modified xsi:type="dcterms:W3CDTF">2021-04-21T19:28:00Z</dcterms:modified>
</cp:coreProperties>
</file>